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7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highlight w:val="none"/>
          <w:lang w:val="en-US" w:eastAsia="zh-CN"/>
        </w:rPr>
      </w:pPr>
      <w:bookmarkStart w:id="4" w:name="_GoBack"/>
      <w:bookmarkEnd w:id="4"/>
      <w:r>
        <w:rPr>
          <w:rFonts w:hint="eastAsia" w:ascii="仿宋" w:hAnsi="仿宋" w:eastAsia="仿宋" w:cs="仿宋"/>
          <w:b w:val="0"/>
          <w:bCs w:val="0"/>
          <w:sz w:val="30"/>
          <w:szCs w:val="30"/>
          <w:highlight w:val="none"/>
          <w:lang w:val="en-US" w:eastAsia="zh-CN"/>
        </w:rPr>
        <w:t>附件1：</w:t>
      </w:r>
    </w:p>
    <w:p w14:paraId="18F3318F">
      <w:pPr>
        <w:adjustRightInd w:val="0"/>
        <w:snapToGrid w:val="0"/>
        <w:jc w:val="center"/>
        <w:rPr>
          <w:rFonts w:ascii="仿宋" w:hAnsi="仿宋" w:eastAsia="仿宋" w:cs="仿宋"/>
          <w:b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0"/>
          <w:szCs w:val="30"/>
        </w:rPr>
        <w:t>2025第二届成渝军民两用装备表面处理技术创新大会</w:t>
      </w:r>
    </w:p>
    <w:p w14:paraId="0CA1F243">
      <w:pPr>
        <w:adjustRightInd w:val="0"/>
        <w:snapToGrid w:val="0"/>
        <w:spacing w:beforeLines="30" w:afterLines="30"/>
        <w:jc w:val="center"/>
        <w:rPr>
          <w:rFonts w:hint="eastAsia" w:ascii="仿宋" w:hAnsi="仿宋" w:eastAsia="仿宋" w:cs="仿宋"/>
          <w:b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0"/>
          <w:szCs w:val="30"/>
        </w:rPr>
        <w:t>参会回执表</w:t>
      </w:r>
    </w:p>
    <w:p w14:paraId="2E9E0BF8">
      <w:pPr>
        <w:adjustRightInd w:val="0"/>
        <w:snapToGrid w:val="0"/>
        <w:spacing w:beforeLines="30" w:afterLines="3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5B923A8">
      <w:pPr>
        <w:adjustRightInd w:val="0"/>
        <w:snapToGrid w:val="0"/>
        <w:spacing w:beforeLines="30" w:afterLines="30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时间：</w:t>
      </w:r>
      <w:r>
        <w:rPr>
          <w:rFonts w:hint="eastAsia" w:ascii="仿宋" w:hAnsi="仿宋" w:eastAsia="仿宋" w:cs="仿宋"/>
          <w:sz w:val="24"/>
          <w:szCs w:val="24"/>
        </w:rPr>
        <w:t>2025年6月1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 xml:space="preserve">-13日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地点：</w:t>
      </w:r>
      <w:r>
        <w:rPr>
          <w:rFonts w:hint="eastAsia" w:ascii="仿宋" w:hAnsi="仿宋" w:eastAsia="仿宋" w:cs="仿宋"/>
          <w:sz w:val="24"/>
          <w:szCs w:val="24"/>
        </w:rPr>
        <w:t>成都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友豪锦江酒店</w:t>
      </w:r>
    </w:p>
    <w:tbl>
      <w:tblPr>
        <w:tblStyle w:val="11"/>
        <w:tblpPr w:leftFromText="180" w:rightFromText="180" w:vertAnchor="page" w:horzAnchor="page" w:tblpXSpec="center" w:tblpY="3909"/>
        <w:tblOverlap w:val="never"/>
        <w:tblW w:w="8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960"/>
        <w:gridCol w:w="1605"/>
        <w:gridCol w:w="1815"/>
        <w:gridCol w:w="1215"/>
        <w:gridCol w:w="1760"/>
      </w:tblGrid>
      <w:tr w14:paraId="785B4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551" w:type="dxa"/>
            <w:vAlign w:val="center"/>
          </w:tcPr>
          <w:p w14:paraId="20AC7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单位名称</w:t>
            </w:r>
          </w:p>
        </w:tc>
        <w:tc>
          <w:tcPr>
            <w:tcW w:w="7355" w:type="dxa"/>
            <w:gridSpan w:val="5"/>
          </w:tcPr>
          <w:p w14:paraId="76CAA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 w14:paraId="10427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551" w:type="dxa"/>
            <w:vAlign w:val="center"/>
          </w:tcPr>
          <w:p w14:paraId="12520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单位地址</w:t>
            </w:r>
          </w:p>
        </w:tc>
        <w:tc>
          <w:tcPr>
            <w:tcW w:w="7355" w:type="dxa"/>
            <w:gridSpan w:val="5"/>
          </w:tcPr>
          <w:p w14:paraId="2ABB5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 w14:paraId="57DB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8906" w:type="dxa"/>
            <w:gridSpan w:val="6"/>
            <w:vAlign w:val="center"/>
          </w:tcPr>
          <w:p w14:paraId="607CE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本单位类型/行业领域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（点击方框打√）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  <w:p w14:paraId="358C4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生产制造厂家（供应商）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加工服务企业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工程公司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经销代理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其它</w:t>
            </w:r>
          </w:p>
          <w:p w14:paraId="6DFC6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航空航天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武器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船舶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核电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电子信息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机械制造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其他领域 </w:t>
            </w:r>
          </w:p>
        </w:tc>
      </w:tr>
      <w:tr w14:paraId="2806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8906" w:type="dxa"/>
            <w:gridSpan w:val="6"/>
            <w:vAlign w:val="center"/>
          </w:tcPr>
          <w:p w14:paraId="48AE0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重点关注技术及展品类型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（点击方框打√）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  <w:p w14:paraId="6B522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电镀及精饰类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涂装涂料类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真空镀膜类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热喷涂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阳极氧化</w:t>
            </w:r>
          </w:p>
          <w:p w14:paraId="651B0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添加剂及原材料类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热处理类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三废治理（环保）类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 其它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</w:t>
            </w:r>
          </w:p>
        </w:tc>
      </w:tr>
      <w:tr w14:paraId="400B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7" w:hRule="atLeast"/>
          <w:jc w:val="center"/>
        </w:trPr>
        <w:tc>
          <w:tcPr>
            <w:tcW w:w="8906" w:type="dxa"/>
            <w:gridSpan w:val="6"/>
            <w:vAlign w:val="center"/>
          </w:tcPr>
          <w:p w14:paraId="32CB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参会目的</w:t>
            </w:r>
          </w:p>
          <w:p w14:paraId="733BD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参展：</w:t>
            </w:r>
            <w:bookmarkStart w:id="0" w:name="OLE_LINK5"/>
            <w:bookmarkStart w:id="1" w:name="OLE_LINK6"/>
            <w:r>
              <w:rPr>
                <w:rFonts w:hint="eastAsia" w:ascii="仿宋" w:hAnsi="仿宋" w:eastAsia="仿宋" w:cs="仿宋"/>
                <w:sz w:val="24"/>
              </w:rPr>
              <w:t>租用展位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个</w:t>
            </w:r>
            <w:bookmarkEnd w:id="0"/>
            <w:bookmarkEnd w:id="1"/>
          </w:p>
          <w:p w14:paraId="68745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参观：</w:t>
            </w:r>
            <w:r>
              <w:rPr>
                <w:rFonts w:hint="eastAsia" w:ascii="仿宋" w:hAnsi="仿宋" w:eastAsia="仿宋" w:cs="仿宋"/>
                <w:sz w:val="24"/>
              </w:rPr>
              <w:t xml:space="preserve">了解新技术新设备、新材料、新工艺;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寻求技术合作、技术支持; </w:t>
            </w:r>
          </w:p>
          <w:p w14:paraId="065B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调研（采购）新设备、新材料、技术咨询；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其它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  <w:p w14:paraId="554A7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参加技术交流</w:t>
            </w:r>
            <w:r>
              <w:rPr>
                <w:rFonts w:hint="eastAsia" w:ascii="仿宋" w:hAnsi="仿宋" w:eastAsia="仿宋" w:cs="仿宋"/>
                <w:sz w:val="24"/>
              </w:rPr>
              <w:t>：技术演讲时间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分钟；</w:t>
            </w:r>
          </w:p>
          <w:p w14:paraId="1FAF8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240" w:firstLineChars="100"/>
              <w:jc w:val="both"/>
              <w:textAlignment w:val="auto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题目：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</w:p>
          <w:p w14:paraId="06AC0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会上宣传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易拉宝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个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资料装袋：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bookmarkStart w:id="2" w:name="OLE_LINK7"/>
            <w:bookmarkStart w:id="3" w:name="OLE_LINK8"/>
            <w:r>
              <w:rPr>
                <w:rFonts w:hint="eastAsia" w:ascii="仿宋" w:hAnsi="仿宋" w:eastAsia="仿宋" w:cs="仿宋"/>
                <w:sz w:val="24"/>
              </w:rPr>
              <w:t>；</w:t>
            </w:r>
            <w:bookmarkEnd w:id="2"/>
            <w:bookmarkEnd w:id="3"/>
          </w:p>
          <w:p w14:paraId="627EA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认刊</w:t>
            </w:r>
            <w:r>
              <w:rPr>
                <w:rFonts w:hint="eastAsia" w:ascii="仿宋" w:hAnsi="仿宋" w:eastAsia="仿宋" w:cs="仿宋"/>
                <w:sz w:val="24"/>
              </w:rPr>
              <w:t>《参会指南》版面：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；       </w:t>
            </w:r>
          </w:p>
          <w:p w14:paraId="6F00A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</w:t>
            </w:r>
          </w:p>
        </w:tc>
      </w:tr>
      <w:tr w14:paraId="4DE78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906" w:type="dxa"/>
            <w:gridSpan w:val="6"/>
            <w:vAlign w:val="bottom"/>
          </w:tcPr>
          <w:p w14:paraId="2DC8C8D4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我司拟派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位人员参观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名单如下：</w:t>
            </w:r>
          </w:p>
        </w:tc>
      </w:tr>
      <w:tr w14:paraId="0CD1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shd w:val="clear" w:color="auto" w:fill="auto"/>
            <w:vAlign w:val="center"/>
          </w:tcPr>
          <w:p w14:paraId="15FCF6A8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DF0059B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务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0AA0AEFC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手机号码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E6603B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电邮E-mail</w:t>
            </w:r>
          </w:p>
        </w:tc>
        <w:tc>
          <w:tcPr>
            <w:tcW w:w="1215" w:type="dxa"/>
            <w:vAlign w:val="bottom"/>
          </w:tcPr>
          <w:p w14:paraId="2AF0A9BC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是否晚宴</w:t>
            </w:r>
          </w:p>
        </w:tc>
        <w:tc>
          <w:tcPr>
            <w:tcW w:w="1760" w:type="dxa"/>
            <w:vAlign w:val="bottom"/>
          </w:tcPr>
          <w:p w14:paraId="04AECB6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是否参观考察</w:t>
            </w:r>
          </w:p>
        </w:tc>
      </w:tr>
      <w:tr w14:paraId="4790C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vAlign w:val="bottom"/>
          </w:tcPr>
          <w:p w14:paraId="0CE7127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0" w:type="dxa"/>
            <w:vAlign w:val="bottom"/>
          </w:tcPr>
          <w:p w14:paraId="62857A1A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bottom"/>
          </w:tcPr>
          <w:p w14:paraId="669D6BBF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5" w:type="dxa"/>
            <w:vAlign w:val="bottom"/>
          </w:tcPr>
          <w:p w14:paraId="66CF1D15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bottom"/>
          </w:tcPr>
          <w:p w14:paraId="737C0E7E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262097D5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916E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vAlign w:val="bottom"/>
          </w:tcPr>
          <w:p w14:paraId="26FA0C17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0" w:type="dxa"/>
            <w:vAlign w:val="bottom"/>
          </w:tcPr>
          <w:p w14:paraId="01EE6F08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bottom"/>
          </w:tcPr>
          <w:p w14:paraId="14EFD073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5" w:type="dxa"/>
            <w:vAlign w:val="bottom"/>
          </w:tcPr>
          <w:p w14:paraId="465E0C5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bottom"/>
          </w:tcPr>
          <w:p w14:paraId="1ACFBF67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4378203A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0183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vAlign w:val="bottom"/>
          </w:tcPr>
          <w:p w14:paraId="7B2343BF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0" w:type="dxa"/>
            <w:vAlign w:val="bottom"/>
          </w:tcPr>
          <w:p w14:paraId="2228A905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bottom"/>
          </w:tcPr>
          <w:p w14:paraId="6ED46678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5" w:type="dxa"/>
            <w:vAlign w:val="bottom"/>
          </w:tcPr>
          <w:p w14:paraId="08C2AD47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bottom"/>
          </w:tcPr>
          <w:p w14:paraId="2F9AA16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6D3EDF59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CD8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vAlign w:val="bottom"/>
          </w:tcPr>
          <w:p w14:paraId="27308300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0" w:type="dxa"/>
            <w:vAlign w:val="bottom"/>
          </w:tcPr>
          <w:p w14:paraId="788259E4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bottom"/>
          </w:tcPr>
          <w:p w14:paraId="6EBDD203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5" w:type="dxa"/>
            <w:vAlign w:val="bottom"/>
          </w:tcPr>
          <w:p w14:paraId="4EFAC49C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bottom"/>
          </w:tcPr>
          <w:p w14:paraId="2C5626C1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23A98AC7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A2D3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both"/>
        <w:textAlignment w:val="auto"/>
        <w:rPr>
          <w:rFonts w:ascii="仿宋" w:hAnsi="仿宋" w:eastAsia="仿宋" w:cs="仿宋"/>
          <w:sz w:val="21"/>
          <w:szCs w:val="21"/>
        </w:rPr>
      </w:pPr>
    </w:p>
    <w:p w14:paraId="01977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M2ZiOGZiYjJhYjBhNzNkNjQyMjZjNmEyNzA2MzAifQ=="/>
  </w:docVars>
  <w:rsids>
    <w:rsidRoot w:val="54A70EDE"/>
    <w:rsid w:val="00005DCE"/>
    <w:rsid w:val="000168A7"/>
    <w:rsid w:val="00037FAB"/>
    <w:rsid w:val="00041030"/>
    <w:rsid w:val="000749E3"/>
    <w:rsid w:val="000B0EC3"/>
    <w:rsid w:val="000F7CD7"/>
    <w:rsid w:val="0017764E"/>
    <w:rsid w:val="001802E3"/>
    <w:rsid w:val="001C0692"/>
    <w:rsid w:val="001C298A"/>
    <w:rsid w:val="00223BCA"/>
    <w:rsid w:val="0024468A"/>
    <w:rsid w:val="00245900"/>
    <w:rsid w:val="002550D9"/>
    <w:rsid w:val="002C4982"/>
    <w:rsid w:val="002D1CAE"/>
    <w:rsid w:val="002F2748"/>
    <w:rsid w:val="00326D92"/>
    <w:rsid w:val="00354C34"/>
    <w:rsid w:val="0037526B"/>
    <w:rsid w:val="0040268A"/>
    <w:rsid w:val="00440FD6"/>
    <w:rsid w:val="004D6EB3"/>
    <w:rsid w:val="005120D9"/>
    <w:rsid w:val="00522E7D"/>
    <w:rsid w:val="00551E5F"/>
    <w:rsid w:val="00561AE3"/>
    <w:rsid w:val="00571F74"/>
    <w:rsid w:val="00592EC0"/>
    <w:rsid w:val="005E2A7A"/>
    <w:rsid w:val="006047DA"/>
    <w:rsid w:val="00612345"/>
    <w:rsid w:val="0066130F"/>
    <w:rsid w:val="00692FA7"/>
    <w:rsid w:val="006D177A"/>
    <w:rsid w:val="006D3667"/>
    <w:rsid w:val="00744F12"/>
    <w:rsid w:val="00776487"/>
    <w:rsid w:val="007A0E3C"/>
    <w:rsid w:val="007A6836"/>
    <w:rsid w:val="007B3192"/>
    <w:rsid w:val="007D5FDB"/>
    <w:rsid w:val="007E2EF7"/>
    <w:rsid w:val="00854010"/>
    <w:rsid w:val="0087133F"/>
    <w:rsid w:val="00896E9A"/>
    <w:rsid w:val="008C0A02"/>
    <w:rsid w:val="009249CE"/>
    <w:rsid w:val="009578BC"/>
    <w:rsid w:val="009C367B"/>
    <w:rsid w:val="009F09B6"/>
    <w:rsid w:val="00AE13B3"/>
    <w:rsid w:val="00AF089B"/>
    <w:rsid w:val="00B91E94"/>
    <w:rsid w:val="00BA3C63"/>
    <w:rsid w:val="00BC784C"/>
    <w:rsid w:val="00BE468A"/>
    <w:rsid w:val="00C018A5"/>
    <w:rsid w:val="00C1705A"/>
    <w:rsid w:val="00CB0E19"/>
    <w:rsid w:val="00CB0E87"/>
    <w:rsid w:val="00CD3548"/>
    <w:rsid w:val="00CE056A"/>
    <w:rsid w:val="00CE7ECC"/>
    <w:rsid w:val="00D2335F"/>
    <w:rsid w:val="00D36B82"/>
    <w:rsid w:val="00D75B8D"/>
    <w:rsid w:val="00EA1E26"/>
    <w:rsid w:val="00F03794"/>
    <w:rsid w:val="00F06E72"/>
    <w:rsid w:val="00F87CC4"/>
    <w:rsid w:val="00FA22F6"/>
    <w:rsid w:val="00FE3A36"/>
    <w:rsid w:val="00FF043B"/>
    <w:rsid w:val="013712F7"/>
    <w:rsid w:val="01633E9B"/>
    <w:rsid w:val="01A25DCB"/>
    <w:rsid w:val="020E2058"/>
    <w:rsid w:val="02223D56"/>
    <w:rsid w:val="02381FD8"/>
    <w:rsid w:val="0286715B"/>
    <w:rsid w:val="02895B83"/>
    <w:rsid w:val="02974358"/>
    <w:rsid w:val="02AB5AF9"/>
    <w:rsid w:val="02E42DB9"/>
    <w:rsid w:val="03164A22"/>
    <w:rsid w:val="031A67DB"/>
    <w:rsid w:val="037D2CD4"/>
    <w:rsid w:val="03822CFE"/>
    <w:rsid w:val="03871E5A"/>
    <w:rsid w:val="03AD58A1"/>
    <w:rsid w:val="03BF6CEB"/>
    <w:rsid w:val="03C54999"/>
    <w:rsid w:val="03CC14FD"/>
    <w:rsid w:val="03CC66AF"/>
    <w:rsid w:val="03CE1C3B"/>
    <w:rsid w:val="03CE5F43"/>
    <w:rsid w:val="03D8291E"/>
    <w:rsid w:val="04333FF8"/>
    <w:rsid w:val="044E0194"/>
    <w:rsid w:val="047168CE"/>
    <w:rsid w:val="04722D72"/>
    <w:rsid w:val="04904FA7"/>
    <w:rsid w:val="049D5915"/>
    <w:rsid w:val="04A36E24"/>
    <w:rsid w:val="04DA0F59"/>
    <w:rsid w:val="05080FE1"/>
    <w:rsid w:val="050B1CD6"/>
    <w:rsid w:val="052D0A47"/>
    <w:rsid w:val="05544226"/>
    <w:rsid w:val="055E50A5"/>
    <w:rsid w:val="05940CD6"/>
    <w:rsid w:val="05BC001D"/>
    <w:rsid w:val="06500DA3"/>
    <w:rsid w:val="0653338F"/>
    <w:rsid w:val="06874187"/>
    <w:rsid w:val="069D1BFD"/>
    <w:rsid w:val="06D57309"/>
    <w:rsid w:val="06E66743"/>
    <w:rsid w:val="06E96766"/>
    <w:rsid w:val="07041E27"/>
    <w:rsid w:val="07123EAA"/>
    <w:rsid w:val="07204200"/>
    <w:rsid w:val="07230B94"/>
    <w:rsid w:val="072A448A"/>
    <w:rsid w:val="07333B4D"/>
    <w:rsid w:val="07922FB1"/>
    <w:rsid w:val="079B0B1A"/>
    <w:rsid w:val="07A24BE1"/>
    <w:rsid w:val="07A62D33"/>
    <w:rsid w:val="07B475E2"/>
    <w:rsid w:val="07BE62CF"/>
    <w:rsid w:val="07C86AF7"/>
    <w:rsid w:val="07E03157"/>
    <w:rsid w:val="07ED44BE"/>
    <w:rsid w:val="08030185"/>
    <w:rsid w:val="08395913"/>
    <w:rsid w:val="085D1644"/>
    <w:rsid w:val="086F75C9"/>
    <w:rsid w:val="08756D53"/>
    <w:rsid w:val="087E15BA"/>
    <w:rsid w:val="08836BD0"/>
    <w:rsid w:val="089F7EAE"/>
    <w:rsid w:val="08A70B11"/>
    <w:rsid w:val="08C90A87"/>
    <w:rsid w:val="08CF1E16"/>
    <w:rsid w:val="090D0886"/>
    <w:rsid w:val="09192CB9"/>
    <w:rsid w:val="091A7535"/>
    <w:rsid w:val="09252AEA"/>
    <w:rsid w:val="098058CB"/>
    <w:rsid w:val="09BA4874"/>
    <w:rsid w:val="09C6146A"/>
    <w:rsid w:val="09C676BC"/>
    <w:rsid w:val="09F935EE"/>
    <w:rsid w:val="09FF08D5"/>
    <w:rsid w:val="0A3E50EA"/>
    <w:rsid w:val="0A4505E1"/>
    <w:rsid w:val="0A6C078F"/>
    <w:rsid w:val="0A6F38B0"/>
    <w:rsid w:val="0A7154D0"/>
    <w:rsid w:val="0A93759F"/>
    <w:rsid w:val="0A9652E1"/>
    <w:rsid w:val="0AC10455"/>
    <w:rsid w:val="0AC260D6"/>
    <w:rsid w:val="0B100BEF"/>
    <w:rsid w:val="0B125F85"/>
    <w:rsid w:val="0B2B0CDE"/>
    <w:rsid w:val="0B2B62E4"/>
    <w:rsid w:val="0B6A36D6"/>
    <w:rsid w:val="0B735B3C"/>
    <w:rsid w:val="0B840B54"/>
    <w:rsid w:val="0B8A1E41"/>
    <w:rsid w:val="0BB974D9"/>
    <w:rsid w:val="0BD713FB"/>
    <w:rsid w:val="0BD87233"/>
    <w:rsid w:val="0BF17BE1"/>
    <w:rsid w:val="0C210B2F"/>
    <w:rsid w:val="0C3C3027"/>
    <w:rsid w:val="0C6A54CC"/>
    <w:rsid w:val="0C6E4A5E"/>
    <w:rsid w:val="0C8A677F"/>
    <w:rsid w:val="0CB86264"/>
    <w:rsid w:val="0CD14200"/>
    <w:rsid w:val="0CDC7A32"/>
    <w:rsid w:val="0CDD2D53"/>
    <w:rsid w:val="0D2C5A88"/>
    <w:rsid w:val="0D3D7C96"/>
    <w:rsid w:val="0D504B1F"/>
    <w:rsid w:val="0D860802"/>
    <w:rsid w:val="0D9378B6"/>
    <w:rsid w:val="0DA70DF2"/>
    <w:rsid w:val="0DC12675"/>
    <w:rsid w:val="0DCE6B40"/>
    <w:rsid w:val="0DD849B5"/>
    <w:rsid w:val="0E431D8B"/>
    <w:rsid w:val="0E8A0DDC"/>
    <w:rsid w:val="0E93340A"/>
    <w:rsid w:val="0F01062B"/>
    <w:rsid w:val="0F074F68"/>
    <w:rsid w:val="0F2E798C"/>
    <w:rsid w:val="0FA45DAA"/>
    <w:rsid w:val="0FDC5544"/>
    <w:rsid w:val="0FDD2557"/>
    <w:rsid w:val="0FF94348"/>
    <w:rsid w:val="101C3B92"/>
    <w:rsid w:val="10241855"/>
    <w:rsid w:val="10392996"/>
    <w:rsid w:val="10400573"/>
    <w:rsid w:val="10703EDE"/>
    <w:rsid w:val="107C0AD5"/>
    <w:rsid w:val="1080341F"/>
    <w:rsid w:val="10A5627E"/>
    <w:rsid w:val="10AA73F0"/>
    <w:rsid w:val="10B10A44"/>
    <w:rsid w:val="10B4026F"/>
    <w:rsid w:val="112D6F86"/>
    <w:rsid w:val="11651569"/>
    <w:rsid w:val="11766BDB"/>
    <w:rsid w:val="11844D14"/>
    <w:rsid w:val="119A5E37"/>
    <w:rsid w:val="11BF6ECB"/>
    <w:rsid w:val="11D5049D"/>
    <w:rsid w:val="11FB3563"/>
    <w:rsid w:val="12105979"/>
    <w:rsid w:val="123A48D7"/>
    <w:rsid w:val="12582E7C"/>
    <w:rsid w:val="12AA2BBD"/>
    <w:rsid w:val="12C84A43"/>
    <w:rsid w:val="12DE5A77"/>
    <w:rsid w:val="12F708E7"/>
    <w:rsid w:val="12F86B39"/>
    <w:rsid w:val="12FD414F"/>
    <w:rsid w:val="130C6140"/>
    <w:rsid w:val="131D659F"/>
    <w:rsid w:val="13561AB1"/>
    <w:rsid w:val="137E6912"/>
    <w:rsid w:val="139D149F"/>
    <w:rsid w:val="139D1BCE"/>
    <w:rsid w:val="139D33B4"/>
    <w:rsid w:val="13B30CB1"/>
    <w:rsid w:val="14237BE5"/>
    <w:rsid w:val="14333BA0"/>
    <w:rsid w:val="148A6007"/>
    <w:rsid w:val="14A93093"/>
    <w:rsid w:val="14C91E0F"/>
    <w:rsid w:val="14E31122"/>
    <w:rsid w:val="1525798D"/>
    <w:rsid w:val="152E4A94"/>
    <w:rsid w:val="154D47EE"/>
    <w:rsid w:val="1564549A"/>
    <w:rsid w:val="156F0D08"/>
    <w:rsid w:val="158122F4"/>
    <w:rsid w:val="15E96C0C"/>
    <w:rsid w:val="15F22551"/>
    <w:rsid w:val="15F54A8A"/>
    <w:rsid w:val="16005D04"/>
    <w:rsid w:val="160B1C61"/>
    <w:rsid w:val="16113A6D"/>
    <w:rsid w:val="16227A29"/>
    <w:rsid w:val="162714E3"/>
    <w:rsid w:val="16290DB7"/>
    <w:rsid w:val="1638724C"/>
    <w:rsid w:val="16445BF1"/>
    <w:rsid w:val="165A4B53"/>
    <w:rsid w:val="166B5873"/>
    <w:rsid w:val="167364D6"/>
    <w:rsid w:val="1675224E"/>
    <w:rsid w:val="16881F81"/>
    <w:rsid w:val="168B3820"/>
    <w:rsid w:val="1700092D"/>
    <w:rsid w:val="17041ECB"/>
    <w:rsid w:val="17147CB9"/>
    <w:rsid w:val="17212022"/>
    <w:rsid w:val="174340FA"/>
    <w:rsid w:val="178E2610"/>
    <w:rsid w:val="17987534"/>
    <w:rsid w:val="17A74689"/>
    <w:rsid w:val="17C01D6E"/>
    <w:rsid w:val="17EF3A88"/>
    <w:rsid w:val="17F35F9A"/>
    <w:rsid w:val="17F453F5"/>
    <w:rsid w:val="18145F2E"/>
    <w:rsid w:val="181B5077"/>
    <w:rsid w:val="18420856"/>
    <w:rsid w:val="188575C5"/>
    <w:rsid w:val="188B5D59"/>
    <w:rsid w:val="18B232E6"/>
    <w:rsid w:val="18B236AF"/>
    <w:rsid w:val="18B264C6"/>
    <w:rsid w:val="18BD1C8B"/>
    <w:rsid w:val="18C73D5E"/>
    <w:rsid w:val="193551BC"/>
    <w:rsid w:val="195B032F"/>
    <w:rsid w:val="19CF1C75"/>
    <w:rsid w:val="19E9630B"/>
    <w:rsid w:val="1A00646C"/>
    <w:rsid w:val="1A100136"/>
    <w:rsid w:val="1A404921"/>
    <w:rsid w:val="1A452064"/>
    <w:rsid w:val="1A475CB0"/>
    <w:rsid w:val="1A8707A2"/>
    <w:rsid w:val="1A952EBF"/>
    <w:rsid w:val="1A956947"/>
    <w:rsid w:val="1AB56927"/>
    <w:rsid w:val="1ABA395D"/>
    <w:rsid w:val="1AF776D6"/>
    <w:rsid w:val="1AFD0A64"/>
    <w:rsid w:val="1B391A9C"/>
    <w:rsid w:val="1B3D4157"/>
    <w:rsid w:val="1B5C39DD"/>
    <w:rsid w:val="1B6F3710"/>
    <w:rsid w:val="1B8763B4"/>
    <w:rsid w:val="1B8C4680"/>
    <w:rsid w:val="1BD56EE1"/>
    <w:rsid w:val="1BE7599C"/>
    <w:rsid w:val="1BEC6B0F"/>
    <w:rsid w:val="1C2C7FE2"/>
    <w:rsid w:val="1C370476"/>
    <w:rsid w:val="1C9571A6"/>
    <w:rsid w:val="1CA4388D"/>
    <w:rsid w:val="1CB25FAA"/>
    <w:rsid w:val="1CBD5483"/>
    <w:rsid w:val="1CF06AD2"/>
    <w:rsid w:val="1D1338B0"/>
    <w:rsid w:val="1D322C47"/>
    <w:rsid w:val="1D554B87"/>
    <w:rsid w:val="1D884F5D"/>
    <w:rsid w:val="1DD67A76"/>
    <w:rsid w:val="1DF4614E"/>
    <w:rsid w:val="1E075E82"/>
    <w:rsid w:val="1E24310B"/>
    <w:rsid w:val="1E5C7A65"/>
    <w:rsid w:val="1E903A10"/>
    <w:rsid w:val="1EB4798D"/>
    <w:rsid w:val="1ED56A0C"/>
    <w:rsid w:val="1F1B770B"/>
    <w:rsid w:val="1F407EE7"/>
    <w:rsid w:val="1F501AAA"/>
    <w:rsid w:val="1F5844BB"/>
    <w:rsid w:val="1F666BD8"/>
    <w:rsid w:val="1F980D5B"/>
    <w:rsid w:val="1FAE057F"/>
    <w:rsid w:val="20014B53"/>
    <w:rsid w:val="20125AE6"/>
    <w:rsid w:val="201C373B"/>
    <w:rsid w:val="20484530"/>
    <w:rsid w:val="20634BF6"/>
    <w:rsid w:val="20880DD0"/>
    <w:rsid w:val="20A234F0"/>
    <w:rsid w:val="20C052F2"/>
    <w:rsid w:val="20EC38C4"/>
    <w:rsid w:val="20FD17BE"/>
    <w:rsid w:val="2106645C"/>
    <w:rsid w:val="210A7A37"/>
    <w:rsid w:val="21253C2A"/>
    <w:rsid w:val="21336028"/>
    <w:rsid w:val="2144119B"/>
    <w:rsid w:val="218617B3"/>
    <w:rsid w:val="21C618EC"/>
    <w:rsid w:val="21C83B79"/>
    <w:rsid w:val="21EF08AD"/>
    <w:rsid w:val="21FB3F4F"/>
    <w:rsid w:val="21FE134A"/>
    <w:rsid w:val="220016AA"/>
    <w:rsid w:val="222039B6"/>
    <w:rsid w:val="222114DC"/>
    <w:rsid w:val="22252D7A"/>
    <w:rsid w:val="228133C5"/>
    <w:rsid w:val="228374C1"/>
    <w:rsid w:val="22891712"/>
    <w:rsid w:val="2297659C"/>
    <w:rsid w:val="229F6E90"/>
    <w:rsid w:val="22D7777E"/>
    <w:rsid w:val="22E20C6B"/>
    <w:rsid w:val="22EB1707"/>
    <w:rsid w:val="231B5F2B"/>
    <w:rsid w:val="23675615"/>
    <w:rsid w:val="236A3760"/>
    <w:rsid w:val="237C10C0"/>
    <w:rsid w:val="23C93BD9"/>
    <w:rsid w:val="23F01166"/>
    <w:rsid w:val="2446347C"/>
    <w:rsid w:val="24743B45"/>
    <w:rsid w:val="24822706"/>
    <w:rsid w:val="24AC1531"/>
    <w:rsid w:val="24C513B8"/>
    <w:rsid w:val="24C7636B"/>
    <w:rsid w:val="24D34D10"/>
    <w:rsid w:val="24E274BD"/>
    <w:rsid w:val="24E74D42"/>
    <w:rsid w:val="250D539C"/>
    <w:rsid w:val="25397378"/>
    <w:rsid w:val="257E57F3"/>
    <w:rsid w:val="257F09F3"/>
    <w:rsid w:val="25956469"/>
    <w:rsid w:val="25A20007"/>
    <w:rsid w:val="25FE400E"/>
    <w:rsid w:val="260042EA"/>
    <w:rsid w:val="260070B2"/>
    <w:rsid w:val="263E265D"/>
    <w:rsid w:val="263F5A17"/>
    <w:rsid w:val="26543C2E"/>
    <w:rsid w:val="265B6A97"/>
    <w:rsid w:val="26630C17"/>
    <w:rsid w:val="267C4F33"/>
    <w:rsid w:val="26CA2142"/>
    <w:rsid w:val="26CA7585"/>
    <w:rsid w:val="26CF59AB"/>
    <w:rsid w:val="273640DC"/>
    <w:rsid w:val="273A72C8"/>
    <w:rsid w:val="27710120"/>
    <w:rsid w:val="27910E98"/>
    <w:rsid w:val="27DF39CB"/>
    <w:rsid w:val="27E0543A"/>
    <w:rsid w:val="27F57D4C"/>
    <w:rsid w:val="282D0BDB"/>
    <w:rsid w:val="283816B0"/>
    <w:rsid w:val="283E4B96"/>
    <w:rsid w:val="288A5192"/>
    <w:rsid w:val="289A0C3D"/>
    <w:rsid w:val="28A95D87"/>
    <w:rsid w:val="28C826B1"/>
    <w:rsid w:val="28D84E89"/>
    <w:rsid w:val="295977AD"/>
    <w:rsid w:val="295B1778"/>
    <w:rsid w:val="295B32D5"/>
    <w:rsid w:val="297D16EE"/>
    <w:rsid w:val="29941C79"/>
    <w:rsid w:val="29AF73CD"/>
    <w:rsid w:val="2A181417"/>
    <w:rsid w:val="2A1D72F4"/>
    <w:rsid w:val="2A353D77"/>
    <w:rsid w:val="2A88034A"/>
    <w:rsid w:val="2AA84614"/>
    <w:rsid w:val="2AB47391"/>
    <w:rsid w:val="2AD03A21"/>
    <w:rsid w:val="2ADB2B70"/>
    <w:rsid w:val="2B287437"/>
    <w:rsid w:val="2B2C1CB9"/>
    <w:rsid w:val="2B2F07C6"/>
    <w:rsid w:val="2B4A721B"/>
    <w:rsid w:val="2BDB26FC"/>
    <w:rsid w:val="2BEE68D3"/>
    <w:rsid w:val="2C02412C"/>
    <w:rsid w:val="2C131E96"/>
    <w:rsid w:val="2C2D6C15"/>
    <w:rsid w:val="2C3D5164"/>
    <w:rsid w:val="2C7F752B"/>
    <w:rsid w:val="2C9E20A7"/>
    <w:rsid w:val="2CCA278B"/>
    <w:rsid w:val="2CCD1925"/>
    <w:rsid w:val="2D085772"/>
    <w:rsid w:val="2D4A18E7"/>
    <w:rsid w:val="2D4A6663"/>
    <w:rsid w:val="2D7A4232"/>
    <w:rsid w:val="2D8C63A3"/>
    <w:rsid w:val="2D947006"/>
    <w:rsid w:val="2DD45655"/>
    <w:rsid w:val="2E402CEA"/>
    <w:rsid w:val="2E440593"/>
    <w:rsid w:val="2E5A0250"/>
    <w:rsid w:val="2E5F13C2"/>
    <w:rsid w:val="2E7F7CB6"/>
    <w:rsid w:val="2EA50CB6"/>
    <w:rsid w:val="2EB55486"/>
    <w:rsid w:val="2EC00DAE"/>
    <w:rsid w:val="2EDA313F"/>
    <w:rsid w:val="2F0D7070"/>
    <w:rsid w:val="2F307202"/>
    <w:rsid w:val="2F5B427F"/>
    <w:rsid w:val="2F7931B7"/>
    <w:rsid w:val="2F8512FC"/>
    <w:rsid w:val="2FA300EF"/>
    <w:rsid w:val="2FA33530"/>
    <w:rsid w:val="2FA554FB"/>
    <w:rsid w:val="2FA572A9"/>
    <w:rsid w:val="2FB4573E"/>
    <w:rsid w:val="2FD1317B"/>
    <w:rsid w:val="2FD56D18"/>
    <w:rsid w:val="2FEE6EA1"/>
    <w:rsid w:val="302734A2"/>
    <w:rsid w:val="30376DD0"/>
    <w:rsid w:val="303D3985"/>
    <w:rsid w:val="303F76FD"/>
    <w:rsid w:val="30534F57"/>
    <w:rsid w:val="306E7FE2"/>
    <w:rsid w:val="3073354B"/>
    <w:rsid w:val="30AE03DF"/>
    <w:rsid w:val="31151C97"/>
    <w:rsid w:val="312A215B"/>
    <w:rsid w:val="31322DBE"/>
    <w:rsid w:val="31640D91"/>
    <w:rsid w:val="3167004D"/>
    <w:rsid w:val="316F3CDA"/>
    <w:rsid w:val="317F3B29"/>
    <w:rsid w:val="31A062CE"/>
    <w:rsid w:val="31A517E2"/>
    <w:rsid w:val="31C14142"/>
    <w:rsid w:val="31DC56C5"/>
    <w:rsid w:val="32096215"/>
    <w:rsid w:val="321D0A2E"/>
    <w:rsid w:val="322F6ADC"/>
    <w:rsid w:val="324234D5"/>
    <w:rsid w:val="324B7E3D"/>
    <w:rsid w:val="325B15B1"/>
    <w:rsid w:val="327F64D7"/>
    <w:rsid w:val="32843AED"/>
    <w:rsid w:val="32A076BC"/>
    <w:rsid w:val="32AC3044"/>
    <w:rsid w:val="32AD1D1E"/>
    <w:rsid w:val="33031310"/>
    <w:rsid w:val="332B5D17"/>
    <w:rsid w:val="332D5F33"/>
    <w:rsid w:val="332F310B"/>
    <w:rsid w:val="335A0A8F"/>
    <w:rsid w:val="33773E94"/>
    <w:rsid w:val="33E5680D"/>
    <w:rsid w:val="340133E4"/>
    <w:rsid w:val="344A041F"/>
    <w:rsid w:val="346345AE"/>
    <w:rsid w:val="347A2111"/>
    <w:rsid w:val="348C0A37"/>
    <w:rsid w:val="34B031CD"/>
    <w:rsid w:val="34E24AFB"/>
    <w:rsid w:val="34E579B1"/>
    <w:rsid w:val="35072291"/>
    <w:rsid w:val="352A138E"/>
    <w:rsid w:val="356474E0"/>
    <w:rsid w:val="356B1211"/>
    <w:rsid w:val="357228B2"/>
    <w:rsid w:val="357A0545"/>
    <w:rsid w:val="358728B4"/>
    <w:rsid w:val="358838F4"/>
    <w:rsid w:val="3592207D"/>
    <w:rsid w:val="35F26FC0"/>
    <w:rsid w:val="361A2073"/>
    <w:rsid w:val="36356EAC"/>
    <w:rsid w:val="3654013D"/>
    <w:rsid w:val="36545584"/>
    <w:rsid w:val="36581519"/>
    <w:rsid w:val="367C3774"/>
    <w:rsid w:val="36940077"/>
    <w:rsid w:val="36BD137C"/>
    <w:rsid w:val="36DD25FA"/>
    <w:rsid w:val="3720521E"/>
    <w:rsid w:val="3748131D"/>
    <w:rsid w:val="377759CE"/>
    <w:rsid w:val="37B3277F"/>
    <w:rsid w:val="37CC7604"/>
    <w:rsid w:val="37E83616"/>
    <w:rsid w:val="38353194"/>
    <w:rsid w:val="38883C0B"/>
    <w:rsid w:val="38A327F3"/>
    <w:rsid w:val="38E676A5"/>
    <w:rsid w:val="38EC419A"/>
    <w:rsid w:val="38F8669B"/>
    <w:rsid w:val="3905700A"/>
    <w:rsid w:val="39552B42"/>
    <w:rsid w:val="3961648E"/>
    <w:rsid w:val="3987227C"/>
    <w:rsid w:val="39AC13F2"/>
    <w:rsid w:val="39ED7FCB"/>
    <w:rsid w:val="3A065ABB"/>
    <w:rsid w:val="3A127C30"/>
    <w:rsid w:val="3A22525B"/>
    <w:rsid w:val="3A34669E"/>
    <w:rsid w:val="3A37076C"/>
    <w:rsid w:val="3A3B7187"/>
    <w:rsid w:val="3A4E187E"/>
    <w:rsid w:val="3A6D30B9"/>
    <w:rsid w:val="3A802DEC"/>
    <w:rsid w:val="3AA0523C"/>
    <w:rsid w:val="3AAD5BAB"/>
    <w:rsid w:val="3AAF38F1"/>
    <w:rsid w:val="3B393738"/>
    <w:rsid w:val="3B6A5D88"/>
    <w:rsid w:val="3B7346FF"/>
    <w:rsid w:val="3B9A612F"/>
    <w:rsid w:val="3BA90120"/>
    <w:rsid w:val="3BB0325D"/>
    <w:rsid w:val="3BD11425"/>
    <w:rsid w:val="3BE473AB"/>
    <w:rsid w:val="3C0B0C7D"/>
    <w:rsid w:val="3C134F30"/>
    <w:rsid w:val="3C3C0F95"/>
    <w:rsid w:val="3C4C175A"/>
    <w:rsid w:val="3C530031"/>
    <w:rsid w:val="3C53008C"/>
    <w:rsid w:val="3C6B7ACC"/>
    <w:rsid w:val="3C700C3E"/>
    <w:rsid w:val="3C722C08"/>
    <w:rsid w:val="3C772E77"/>
    <w:rsid w:val="3C7F70D3"/>
    <w:rsid w:val="3C8F5568"/>
    <w:rsid w:val="3CA31014"/>
    <w:rsid w:val="3CBE19AA"/>
    <w:rsid w:val="3CCD7C2C"/>
    <w:rsid w:val="3CE60F00"/>
    <w:rsid w:val="3CED04E1"/>
    <w:rsid w:val="3CF47B9F"/>
    <w:rsid w:val="3D1C4922"/>
    <w:rsid w:val="3D8C1AA8"/>
    <w:rsid w:val="3DA43295"/>
    <w:rsid w:val="3DBD4357"/>
    <w:rsid w:val="3DD31485"/>
    <w:rsid w:val="3DE816A6"/>
    <w:rsid w:val="3DE9550B"/>
    <w:rsid w:val="3DF77869"/>
    <w:rsid w:val="3E151A9D"/>
    <w:rsid w:val="3E3D40DE"/>
    <w:rsid w:val="3E410AE4"/>
    <w:rsid w:val="3E5737AE"/>
    <w:rsid w:val="3E5F71BC"/>
    <w:rsid w:val="3E873AF6"/>
    <w:rsid w:val="3E975F33"/>
    <w:rsid w:val="3ECF63F6"/>
    <w:rsid w:val="3ED731F7"/>
    <w:rsid w:val="3EF1426F"/>
    <w:rsid w:val="3F03223E"/>
    <w:rsid w:val="3F125FDD"/>
    <w:rsid w:val="3F1E45AB"/>
    <w:rsid w:val="3F450160"/>
    <w:rsid w:val="3F6251B6"/>
    <w:rsid w:val="3F6D76B7"/>
    <w:rsid w:val="3F774085"/>
    <w:rsid w:val="3FA66B5A"/>
    <w:rsid w:val="3FD634AE"/>
    <w:rsid w:val="3FD6525C"/>
    <w:rsid w:val="3FF81676"/>
    <w:rsid w:val="4004001B"/>
    <w:rsid w:val="40167D4F"/>
    <w:rsid w:val="401D732F"/>
    <w:rsid w:val="401E4979"/>
    <w:rsid w:val="404623E2"/>
    <w:rsid w:val="405D772B"/>
    <w:rsid w:val="4061721C"/>
    <w:rsid w:val="40CC1415"/>
    <w:rsid w:val="410F16A7"/>
    <w:rsid w:val="4134048C"/>
    <w:rsid w:val="41377F7D"/>
    <w:rsid w:val="41436921"/>
    <w:rsid w:val="414601C0"/>
    <w:rsid w:val="414720F6"/>
    <w:rsid w:val="415715F4"/>
    <w:rsid w:val="41CA2B9F"/>
    <w:rsid w:val="41E241E8"/>
    <w:rsid w:val="422577C0"/>
    <w:rsid w:val="422938C0"/>
    <w:rsid w:val="426C3C56"/>
    <w:rsid w:val="42755200"/>
    <w:rsid w:val="42862F6A"/>
    <w:rsid w:val="429A07C3"/>
    <w:rsid w:val="42A90B8B"/>
    <w:rsid w:val="42B25263"/>
    <w:rsid w:val="42C35F6C"/>
    <w:rsid w:val="42C71633"/>
    <w:rsid w:val="43040332"/>
    <w:rsid w:val="431762B8"/>
    <w:rsid w:val="4374370A"/>
    <w:rsid w:val="43994F1E"/>
    <w:rsid w:val="441C6880"/>
    <w:rsid w:val="44332C7D"/>
    <w:rsid w:val="4437604C"/>
    <w:rsid w:val="443864E5"/>
    <w:rsid w:val="444C01E3"/>
    <w:rsid w:val="446E63AB"/>
    <w:rsid w:val="446F4482"/>
    <w:rsid w:val="44783789"/>
    <w:rsid w:val="44862121"/>
    <w:rsid w:val="448B0D0B"/>
    <w:rsid w:val="45041286"/>
    <w:rsid w:val="450A60D4"/>
    <w:rsid w:val="45154A79"/>
    <w:rsid w:val="451C0D42"/>
    <w:rsid w:val="45232EC1"/>
    <w:rsid w:val="452A0524"/>
    <w:rsid w:val="453C41A6"/>
    <w:rsid w:val="45AE4DCE"/>
    <w:rsid w:val="45B7168C"/>
    <w:rsid w:val="45B918A8"/>
    <w:rsid w:val="45DE30BD"/>
    <w:rsid w:val="46177EC3"/>
    <w:rsid w:val="462C207A"/>
    <w:rsid w:val="463D7DE3"/>
    <w:rsid w:val="46432FB5"/>
    <w:rsid w:val="464858DB"/>
    <w:rsid w:val="46733645"/>
    <w:rsid w:val="469B0FAE"/>
    <w:rsid w:val="46C422B2"/>
    <w:rsid w:val="46CC1167"/>
    <w:rsid w:val="46D73F05"/>
    <w:rsid w:val="46EC5F09"/>
    <w:rsid w:val="47170634"/>
    <w:rsid w:val="471804A8"/>
    <w:rsid w:val="471C5C4A"/>
    <w:rsid w:val="477634CB"/>
    <w:rsid w:val="478A34FC"/>
    <w:rsid w:val="47A60DDD"/>
    <w:rsid w:val="47A619B8"/>
    <w:rsid w:val="47D044DC"/>
    <w:rsid w:val="47DB78B4"/>
    <w:rsid w:val="47E726FC"/>
    <w:rsid w:val="48425B85"/>
    <w:rsid w:val="48C90054"/>
    <w:rsid w:val="49236025"/>
    <w:rsid w:val="493B06BC"/>
    <w:rsid w:val="498B5309"/>
    <w:rsid w:val="49B31060"/>
    <w:rsid w:val="49C01BD9"/>
    <w:rsid w:val="49D258BE"/>
    <w:rsid w:val="4A673681"/>
    <w:rsid w:val="4A6A13C3"/>
    <w:rsid w:val="4AB81F6D"/>
    <w:rsid w:val="4AC07235"/>
    <w:rsid w:val="4ACC3E2B"/>
    <w:rsid w:val="4AF52A42"/>
    <w:rsid w:val="4B0F0246"/>
    <w:rsid w:val="4B6A48E5"/>
    <w:rsid w:val="4B757F15"/>
    <w:rsid w:val="4B906C07"/>
    <w:rsid w:val="4BBE19C6"/>
    <w:rsid w:val="4BE56F53"/>
    <w:rsid w:val="4BFD6D54"/>
    <w:rsid w:val="4C0575F5"/>
    <w:rsid w:val="4C08741E"/>
    <w:rsid w:val="4C5916EF"/>
    <w:rsid w:val="4C797FDA"/>
    <w:rsid w:val="4C7E73A7"/>
    <w:rsid w:val="4C996164"/>
    <w:rsid w:val="4CA50490"/>
    <w:rsid w:val="4CA662B1"/>
    <w:rsid w:val="4CB5658A"/>
    <w:rsid w:val="4D0A29E9"/>
    <w:rsid w:val="4D263A4F"/>
    <w:rsid w:val="4D2C295F"/>
    <w:rsid w:val="4D75197F"/>
    <w:rsid w:val="4D7C0269"/>
    <w:rsid w:val="4D925788"/>
    <w:rsid w:val="4DE70DAC"/>
    <w:rsid w:val="4E057973"/>
    <w:rsid w:val="4E0872BE"/>
    <w:rsid w:val="4E2D2E33"/>
    <w:rsid w:val="4E4A6B22"/>
    <w:rsid w:val="4E7A396B"/>
    <w:rsid w:val="4E7B594C"/>
    <w:rsid w:val="4E8D0BF2"/>
    <w:rsid w:val="4EAC08AD"/>
    <w:rsid w:val="4EC06DAD"/>
    <w:rsid w:val="4EC82D2A"/>
    <w:rsid w:val="4ECA1B7D"/>
    <w:rsid w:val="4ECC264C"/>
    <w:rsid w:val="4F027E1C"/>
    <w:rsid w:val="4F2F6737"/>
    <w:rsid w:val="4F4D770D"/>
    <w:rsid w:val="4F602D94"/>
    <w:rsid w:val="5019541D"/>
    <w:rsid w:val="503407CC"/>
    <w:rsid w:val="504F52E3"/>
    <w:rsid w:val="50506965"/>
    <w:rsid w:val="50854860"/>
    <w:rsid w:val="508B5BEF"/>
    <w:rsid w:val="50923421"/>
    <w:rsid w:val="5095081C"/>
    <w:rsid w:val="50A00FA9"/>
    <w:rsid w:val="50A10D4B"/>
    <w:rsid w:val="50B05655"/>
    <w:rsid w:val="50BC3FFA"/>
    <w:rsid w:val="50F814D6"/>
    <w:rsid w:val="51106FF5"/>
    <w:rsid w:val="51143E36"/>
    <w:rsid w:val="51601795"/>
    <w:rsid w:val="51713037"/>
    <w:rsid w:val="51AE6039"/>
    <w:rsid w:val="51F22161"/>
    <w:rsid w:val="52377DDC"/>
    <w:rsid w:val="528648C0"/>
    <w:rsid w:val="529E5407"/>
    <w:rsid w:val="52D4387D"/>
    <w:rsid w:val="52DE4321"/>
    <w:rsid w:val="530A54F1"/>
    <w:rsid w:val="53466D73"/>
    <w:rsid w:val="538452A3"/>
    <w:rsid w:val="53AF44C6"/>
    <w:rsid w:val="540214E2"/>
    <w:rsid w:val="5402441A"/>
    <w:rsid w:val="542B1BC3"/>
    <w:rsid w:val="543547EF"/>
    <w:rsid w:val="544D1B39"/>
    <w:rsid w:val="54734FF3"/>
    <w:rsid w:val="547A48F8"/>
    <w:rsid w:val="54A70EDE"/>
    <w:rsid w:val="54AB6860"/>
    <w:rsid w:val="54C142D5"/>
    <w:rsid w:val="54D20DCB"/>
    <w:rsid w:val="54D93160"/>
    <w:rsid w:val="54F95318"/>
    <w:rsid w:val="55081F04"/>
    <w:rsid w:val="55412834"/>
    <w:rsid w:val="55450A62"/>
    <w:rsid w:val="557B5E39"/>
    <w:rsid w:val="55913CA7"/>
    <w:rsid w:val="55D9495C"/>
    <w:rsid w:val="56244B1C"/>
    <w:rsid w:val="564949A2"/>
    <w:rsid w:val="56513437"/>
    <w:rsid w:val="567D5FDA"/>
    <w:rsid w:val="569C0B56"/>
    <w:rsid w:val="56BE5947"/>
    <w:rsid w:val="56C90C4F"/>
    <w:rsid w:val="56CD6F61"/>
    <w:rsid w:val="56DB133D"/>
    <w:rsid w:val="56F52014"/>
    <w:rsid w:val="56F94A4A"/>
    <w:rsid w:val="5707216D"/>
    <w:rsid w:val="575D6537"/>
    <w:rsid w:val="577D2735"/>
    <w:rsid w:val="577D678F"/>
    <w:rsid w:val="57802226"/>
    <w:rsid w:val="57931215"/>
    <w:rsid w:val="57A27B54"/>
    <w:rsid w:val="57B1418D"/>
    <w:rsid w:val="57D367F9"/>
    <w:rsid w:val="580544D9"/>
    <w:rsid w:val="583F3E8F"/>
    <w:rsid w:val="583F5C3D"/>
    <w:rsid w:val="586C27AA"/>
    <w:rsid w:val="58713AE1"/>
    <w:rsid w:val="587A107C"/>
    <w:rsid w:val="587D0513"/>
    <w:rsid w:val="589F492D"/>
    <w:rsid w:val="58AD0DF8"/>
    <w:rsid w:val="58DF11CE"/>
    <w:rsid w:val="5920210C"/>
    <w:rsid w:val="592F5CB1"/>
    <w:rsid w:val="59584CFB"/>
    <w:rsid w:val="5996188C"/>
    <w:rsid w:val="59B74F59"/>
    <w:rsid w:val="59CA13B3"/>
    <w:rsid w:val="59D7357A"/>
    <w:rsid w:val="5A3549E8"/>
    <w:rsid w:val="5A9F0C15"/>
    <w:rsid w:val="5B1C7CE6"/>
    <w:rsid w:val="5B1F1D55"/>
    <w:rsid w:val="5B500161"/>
    <w:rsid w:val="5B692C8E"/>
    <w:rsid w:val="5B777A01"/>
    <w:rsid w:val="5B911B5A"/>
    <w:rsid w:val="5B9A316E"/>
    <w:rsid w:val="5B9E7D89"/>
    <w:rsid w:val="5BC528FD"/>
    <w:rsid w:val="5BC82D69"/>
    <w:rsid w:val="5BE805A9"/>
    <w:rsid w:val="5C013209"/>
    <w:rsid w:val="5C34538D"/>
    <w:rsid w:val="5C3714CD"/>
    <w:rsid w:val="5C5576B1"/>
    <w:rsid w:val="5C8E7193"/>
    <w:rsid w:val="5C936557"/>
    <w:rsid w:val="5CD076DA"/>
    <w:rsid w:val="5CEE2A61"/>
    <w:rsid w:val="5D066909"/>
    <w:rsid w:val="5D1E0517"/>
    <w:rsid w:val="5D6C3D7A"/>
    <w:rsid w:val="5D6E2522"/>
    <w:rsid w:val="5DB42C29"/>
    <w:rsid w:val="5DEF5A0F"/>
    <w:rsid w:val="5DF5680B"/>
    <w:rsid w:val="5E007C1C"/>
    <w:rsid w:val="5E3478C6"/>
    <w:rsid w:val="5E3653EC"/>
    <w:rsid w:val="5E3E23BE"/>
    <w:rsid w:val="5E7F4FE5"/>
    <w:rsid w:val="5E9A1E1F"/>
    <w:rsid w:val="5EA04F5B"/>
    <w:rsid w:val="5EC2770B"/>
    <w:rsid w:val="5EEC63F2"/>
    <w:rsid w:val="5F025C16"/>
    <w:rsid w:val="5F1F49B5"/>
    <w:rsid w:val="5F2C67EF"/>
    <w:rsid w:val="5FE61094"/>
    <w:rsid w:val="60213E7A"/>
    <w:rsid w:val="602B6AA7"/>
    <w:rsid w:val="60685D35"/>
    <w:rsid w:val="60867439"/>
    <w:rsid w:val="608D7E29"/>
    <w:rsid w:val="609B3C2C"/>
    <w:rsid w:val="60C90799"/>
    <w:rsid w:val="60D93FCA"/>
    <w:rsid w:val="610619ED"/>
    <w:rsid w:val="6130588B"/>
    <w:rsid w:val="6172123C"/>
    <w:rsid w:val="619863BE"/>
    <w:rsid w:val="61A92379"/>
    <w:rsid w:val="61CD42B9"/>
    <w:rsid w:val="61E33ADD"/>
    <w:rsid w:val="62010C00"/>
    <w:rsid w:val="629D3C8C"/>
    <w:rsid w:val="62BB059B"/>
    <w:rsid w:val="62DA02EF"/>
    <w:rsid w:val="62F11258"/>
    <w:rsid w:val="62FF66F4"/>
    <w:rsid w:val="63100901"/>
    <w:rsid w:val="631321A0"/>
    <w:rsid w:val="632768D6"/>
    <w:rsid w:val="63333538"/>
    <w:rsid w:val="63483036"/>
    <w:rsid w:val="636E0D26"/>
    <w:rsid w:val="63927DA3"/>
    <w:rsid w:val="639F1C85"/>
    <w:rsid w:val="63E65404"/>
    <w:rsid w:val="643A375C"/>
    <w:rsid w:val="64432611"/>
    <w:rsid w:val="64617204"/>
    <w:rsid w:val="646802C9"/>
    <w:rsid w:val="646E1E45"/>
    <w:rsid w:val="649B069F"/>
    <w:rsid w:val="64B61035"/>
    <w:rsid w:val="64D16B1E"/>
    <w:rsid w:val="64FB2EEB"/>
    <w:rsid w:val="65402FF4"/>
    <w:rsid w:val="65477AAB"/>
    <w:rsid w:val="65982E30"/>
    <w:rsid w:val="65A610A9"/>
    <w:rsid w:val="65A73073"/>
    <w:rsid w:val="65D025CA"/>
    <w:rsid w:val="65D33883"/>
    <w:rsid w:val="65E971E8"/>
    <w:rsid w:val="660404C6"/>
    <w:rsid w:val="66081D64"/>
    <w:rsid w:val="660B3414"/>
    <w:rsid w:val="662B0176"/>
    <w:rsid w:val="662D3578"/>
    <w:rsid w:val="6635067F"/>
    <w:rsid w:val="66522FDF"/>
    <w:rsid w:val="667B0788"/>
    <w:rsid w:val="6695111E"/>
    <w:rsid w:val="672901E4"/>
    <w:rsid w:val="675D59EA"/>
    <w:rsid w:val="676254A4"/>
    <w:rsid w:val="676A6106"/>
    <w:rsid w:val="6773320D"/>
    <w:rsid w:val="679C0FBA"/>
    <w:rsid w:val="67A71109"/>
    <w:rsid w:val="67B37AAD"/>
    <w:rsid w:val="67C67A1F"/>
    <w:rsid w:val="67FC09E8"/>
    <w:rsid w:val="680E73DA"/>
    <w:rsid w:val="68224C33"/>
    <w:rsid w:val="68246BFD"/>
    <w:rsid w:val="683F7593"/>
    <w:rsid w:val="68866F70"/>
    <w:rsid w:val="68891E1A"/>
    <w:rsid w:val="68C1269E"/>
    <w:rsid w:val="68DB3760"/>
    <w:rsid w:val="69913E1E"/>
    <w:rsid w:val="69923A21"/>
    <w:rsid w:val="699F653B"/>
    <w:rsid w:val="69CC2BC9"/>
    <w:rsid w:val="69DB32BB"/>
    <w:rsid w:val="69FE19B5"/>
    <w:rsid w:val="6A006D1B"/>
    <w:rsid w:val="6A100FD1"/>
    <w:rsid w:val="6A117FF1"/>
    <w:rsid w:val="6A123916"/>
    <w:rsid w:val="6A184F98"/>
    <w:rsid w:val="6A274783"/>
    <w:rsid w:val="6A356488"/>
    <w:rsid w:val="6A4470E3"/>
    <w:rsid w:val="6AA901C1"/>
    <w:rsid w:val="6ABB7BB7"/>
    <w:rsid w:val="6AD761A9"/>
    <w:rsid w:val="6AF601E3"/>
    <w:rsid w:val="6B5C045C"/>
    <w:rsid w:val="6BAF67DE"/>
    <w:rsid w:val="6BB4591A"/>
    <w:rsid w:val="6BF16DF6"/>
    <w:rsid w:val="6C061E8E"/>
    <w:rsid w:val="6C156F89"/>
    <w:rsid w:val="6C474C68"/>
    <w:rsid w:val="6C7541E2"/>
    <w:rsid w:val="6C7F158F"/>
    <w:rsid w:val="6C81037A"/>
    <w:rsid w:val="6CD3474E"/>
    <w:rsid w:val="6D2515A4"/>
    <w:rsid w:val="6D435152"/>
    <w:rsid w:val="6D6D06FE"/>
    <w:rsid w:val="6D8F730E"/>
    <w:rsid w:val="6DAA54AF"/>
    <w:rsid w:val="6DAD31F1"/>
    <w:rsid w:val="6DD15131"/>
    <w:rsid w:val="6DEA61F3"/>
    <w:rsid w:val="6DFC22F9"/>
    <w:rsid w:val="6DFC2E5C"/>
    <w:rsid w:val="6E1F7C4B"/>
    <w:rsid w:val="6E5E59D2"/>
    <w:rsid w:val="6E623FDB"/>
    <w:rsid w:val="6E930639"/>
    <w:rsid w:val="6E9A7C16"/>
    <w:rsid w:val="6E9F2B3A"/>
    <w:rsid w:val="6EBD152C"/>
    <w:rsid w:val="6F1B21D8"/>
    <w:rsid w:val="6F490CF7"/>
    <w:rsid w:val="6F811C8E"/>
    <w:rsid w:val="6FBB59B4"/>
    <w:rsid w:val="6FC06F0B"/>
    <w:rsid w:val="6FF472B6"/>
    <w:rsid w:val="704D14A5"/>
    <w:rsid w:val="70812E3F"/>
    <w:rsid w:val="7084648B"/>
    <w:rsid w:val="70A73F27"/>
    <w:rsid w:val="70AD72C2"/>
    <w:rsid w:val="70CB230C"/>
    <w:rsid w:val="70CC7765"/>
    <w:rsid w:val="713C0B14"/>
    <w:rsid w:val="7141437C"/>
    <w:rsid w:val="71503577"/>
    <w:rsid w:val="718030F6"/>
    <w:rsid w:val="71A421EF"/>
    <w:rsid w:val="71D738A0"/>
    <w:rsid w:val="71E52F59"/>
    <w:rsid w:val="71EE3F18"/>
    <w:rsid w:val="71F039CD"/>
    <w:rsid w:val="72062ED0"/>
    <w:rsid w:val="720A6E64"/>
    <w:rsid w:val="723544EB"/>
    <w:rsid w:val="724E485F"/>
    <w:rsid w:val="72676064"/>
    <w:rsid w:val="7270734D"/>
    <w:rsid w:val="72950B88"/>
    <w:rsid w:val="729C539E"/>
    <w:rsid w:val="72A66B8C"/>
    <w:rsid w:val="734B7734"/>
    <w:rsid w:val="735D2FC3"/>
    <w:rsid w:val="738C1130"/>
    <w:rsid w:val="73E24D88"/>
    <w:rsid w:val="73E33E5C"/>
    <w:rsid w:val="74296499"/>
    <w:rsid w:val="743B60D2"/>
    <w:rsid w:val="747173C1"/>
    <w:rsid w:val="74BF3F35"/>
    <w:rsid w:val="74D84FF7"/>
    <w:rsid w:val="75096F5F"/>
    <w:rsid w:val="75250343"/>
    <w:rsid w:val="752B15CB"/>
    <w:rsid w:val="75574A41"/>
    <w:rsid w:val="756D1BE3"/>
    <w:rsid w:val="7581743D"/>
    <w:rsid w:val="75970A0E"/>
    <w:rsid w:val="75A4312B"/>
    <w:rsid w:val="75D43A11"/>
    <w:rsid w:val="75D67789"/>
    <w:rsid w:val="75F57FCF"/>
    <w:rsid w:val="760C3F0D"/>
    <w:rsid w:val="76245DFA"/>
    <w:rsid w:val="76265AD2"/>
    <w:rsid w:val="76452218"/>
    <w:rsid w:val="766A1985"/>
    <w:rsid w:val="76880357"/>
    <w:rsid w:val="76EB7BDE"/>
    <w:rsid w:val="76F36118"/>
    <w:rsid w:val="77016EA3"/>
    <w:rsid w:val="7758241F"/>
    <w:rsid w:val="77A950A4"/>
    <w:rsid w:val="77A95B85"/>
    <w:rsid w:val="787A05B1"/>
    <w:rsid w:val="789D458E"/>
    <w:rsid w:val="78B673FD"/>
    <w:rsid w:val="78C0027C"/>
    <w:rsid w:val="78E4686E"/>
    <w:rsid w:val="790B622B"/>
    <w:rsid w:val="7919798C"/>
    <w:rsid w:val="79235D22"/>
    <w:rsid w:val="794B56F7"/>
    <w:rsid w:val="798D565E"/>
    <w:rsid w:val="79A61220"/>
    <w:rsid w:val="79A772BB"/>
    <w:rsid w:val="79C67FA5"/>
    <w:rsid w:val="79D55FA9"/>
    <w:rsid w:val="79FA77BE"/>
    <w:rsid w:val="7A192D60"/>
    <w:rsid w:val="7A74131E"/>
    <w:rsid w:val="7A9B4AFD"/>
    <w:rsid w:val="7AC35E02"/>
    <w:rsid w:val="7ADC2911"/>
    <w:rsid w:val="7AE856D8"/>
    <w:rsid w:val="7AF10F32"/>
    <w:rsid w:val="7B62386D"/>
    <w:rsid w:val="7B937ECA"/>
    <w:rsid w:val="7BB5789C"/>
    <w:rsid w:val="7BBF2A6D"/>
    <w:rsid w:val="7BFF2F21"/>
    <w:rsid w:val="7C9A0594"/>
    <w:rsid w:val="7C9A0DE4"/>
    <w:rsid w:val="7CA2425E"/>
    <w:rsid w:val="7CC13109"/>
    <w:rsid w:val="7CD70BFD"/>
    <w:rsid w:val="7D3D687D"/>
    <w:rsid w:val="7D494CE4"/>
    <w:rsid w:val="7DA71A0B"/>
    <w:rsid w:val="7DBA60FA"/>
    <w:rsid w:val="7DBC249E"/>
    <w:rsid w:val="7DF06F0E"/>
    <w:rsid w:val="7E0046E9"/>
    <w:rsid w:val="7E5751DF"/>
    <w:rsid w:val="7E6B47E6"/>
    <w:rsid w:val="7E7A711F"/>
    <w:rsid w:val="7E7F0292"/>
    <w:rsid w:val="7EE822DB"/>
    <w:rsid w:val="7EF7251E"/>
    <w:rsid w:val="7F0E7046"/>
    <w:rsid w:val="7F5F07EF"/>
    <w:rsid w:val="7F6B2D19"/>
    <w:rsid w:val="7FF07699"/>
    <w:rsid w:val="7FF56A5D"/>
    <w:rsid w:val="7FF6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8"/>
    <w:autoRedefine/>
    <w:qFormat/>
    <w:uiPriority w:val="1"/>
    <w:pPr>
      <w:spacing w:line="371" w:lineRule="exact"/>
      <w:ind w:left="139"/>
      <w:outlineLvl w:val="1"/>
    </w:pPr>
    <w:rPr>
      <w:rFonts w:ascii="微软雅黑" w:hAnsi="微软雅黑" w:eastAsia="微软雅黑" w:cs="微软雅黑"/>
      <w:sz w:val="24"/>
      <w:lang w:val="zh-CN" w:bidi="zh-CN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0"/>
  </w:style>
  <w:style w:type="paragraph" w:styleId="7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autoRedefine/>
    <w:qFormat/>
    <w:uiPriority w:val="0"/>
    <w:rPr>
      <w:color w:val="800080"/>
      <w:u w:val="single"/>
    </w:rPr>
  </w:style>
  <w:style w:type="character" w:styleId="14">
    <w:name w:val="Hyperlink"/>
    <w:basedOn w:val="12"/>
    <w:autoRedefine/>
    <w:qFormat/>
    <w:uiPriority w:val="0"/>
    <w:rPr>
      <w:color w:val="0000FF"/>
      <w:u w:val="single"/>
    </w:rPr>
  </w:style>
  <w:style w:type="character" w:customStyle="1" w:styleId="15">
    <w:name w:val="Char Char Char"/>
    <w:basedOn w:val="12"/>
    <w:link w:val="16"/>
    <w:autoRedefine/>
    <w:qFormat/>
    <w:uiPriority w:val="0"/>
    <w:rPr>
      <w:rFonts w:eastAsia="宋体"/>
    </w:rPr>
  </w:style>
  <w:style w:type="paragraph" w:customStyle="1" w:styleId="16">
    <w:name w:val="Char"/>
    <w:basedOn w:val="1"/>
    <w:link w:val="15"/>
    <w:autoRedefine/>
    <w:qFormat/>
    <w:uiPriority w:val="0"/>
    <w:rPr>
      <w:rFonts w:eastAsia="宋体"/>
    </w:rPr>
  </w:style>
  <w:style w:type="paragraph" w:customStyle="1" w:styleId="17">
    <w:name w:val="样式1"/>
    <w:basedOn w:val="1"/>
    <w:autoRedefine/>
    <w:qFormat/>
    <w:uiPriority w:val="0"/>
    <w:pPr>
      <w:spacing w:line="288" w:lineRule="auto"/>
    </w:pPr>
  </w:style>
  <w:style w:type="character" w:customStyle="1" w:styleId="18">
    <w:name w:val="标题 2 Char"/>
    <w:link w:val="3"/>
    <w:autoRedefine/>
    <w:qFormat/>
    <w:uiPriority w:val="0"/>
    <w:rPr>
      <w:rFonts w:ascii="微软雅黑" w:hAnsi="微软雅黑" w:eastAsia="微软雅黑" w:cs="微软雅黑"/>
      <w:sz w:val="24"/>
      <w:szCs w:val="24"/>
      <w:lang w:val="zh-CN" w:eastAsia="zh-CN" w:bidi="zh-CN"/>
    </w:rPr>
  </w:style>
  <w:style w:type="character" w:customStyle="1" w:styleId="19">
    <w:name w:val="op-map-singlepoint-info-right"/>
    <w:basedOn w:val="12"/>
    <w:autoRedefine/>
    <w:qFormat/>
    <w:uiPriority w:val="0"/>
  </w:style>
  <w:style w:type="character" w:customStyle="1" w:styleId="20">
    <w:name w:val="批注框文本 Char"/>
    <w:basedOn w:val="12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8ba1d3fd-c1da-9ce9-f5cb-b95121efe373\&#39640;&#31471;&#22823;&#27668;&#27963;&#21160;&#23637;&#20250;&#26202;&#20250;&#36992;&#35831;&#209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高端大气活动展会晚会邀请函.docx</Template>
  <Pages>1</Pages>
  <Words>1972</Words>
  <Characters>2162</Characters>
  <Lines>18</Lines>
  <Paragraphs>5</Paragraphs>
  <TotalTime>1</TotalTime>
  <ScaleCrop>false</ScaleCrop>
  <LinksUpToDate>false</LinksUpToDate>
  <CharactersWithSpaces>2402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2022-10-09T06:58:00Z</dcterms:created>
  <dc:creator>何刚</dc:creator>
  <cp:lastModifiedBy>清廉正直射命丸</cp:lastModifiedBy>
  <dcterms:modified xsi:type="dcterms:W3CDTF">2025-03-11T06:00:27Z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D597216730424CB38B9F00208E1CBF6B_13</vt:lpwstr>
  </property>
  <property fmtid="{D5CDD505-2E9C-101B-9397-08002B2CF9AE}" pid="4" name="KSOTemplateDocerSaveRecord">
    <vt:lpwstr>eyJoZGlkIjoiZWJiZmM0ZDRjNmEzNmEzNDk0Y2JkNDYxZDM3MGY5MDYiLCJ1c2VySWQiOiI1NjI2OTQxMzQifQ==</vt:lpwstr>
  </property>
</Properties>
</file>